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626408" w:rsidTr="0062640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408" w:rsidRDefault="00626408" w:rsidP="00E002E7">
            <w:r>
              <w:t>Приложение 10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408" w:rsidRDefault="00626408" w:rsidP="00E002E7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26408" w:rsidTr="0062640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408" w:rsidRDefault="00720939" w:rsidP="00E002E7">
            <w:r>
              <w:t xml:space="preserve">от 26.11.2020 </w:t>
            </w:r>
            <w:r w:rsidR="00626408">
              <w:t xml:space="preserve">№ </w:t>
            </w:r>
            <w:r>
              <w:t>78-617</w:t>
            </w:r>
          </w:p>
        </w:tc>
      </w:tr>
      <w:tr w:rsidR="00626408" w:rsidTr="0062640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</w:tr>
      <w:tr w:rsidR="00626408" w:rsidTr="00626408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408" w:rsidRDefault="00626408" w:rsidP="00626408">
            <w:pPr>
              <w:jc w:val="center"/>
            </w:pPr>
            <w:r>
              <w:t>Источники финансирования дефицита бюджета муниципального образования «Город Саратов»</w:t>
            </w:r>
          </w:p>
          <w:p w:rsidR="00626408" w:rsidRDefault="00626408" w:rsidP="00626408">
            <w:pPr>
              <w:jc w:val="center"/>
            </w:pPr>
            <w:r>
              <w:t>на 2020 год и на плановый период 2021 и 2022 годов</w:t>
            </w:r>
          </w:p>
        </w:tc>
      </w:tr>
      <w:tr w:rsidR="00626408" w:rsidTr="0062640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тыс. руб.</w:t>
            </w:r>
          </w:p>
        </w:tc>
      </w:tr>
      <w:tr w:rsidR="00626408" w:rsidTr="00626408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2020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2021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2022 год</w:t>
            </w:r>
          </w:p>
        </w:tc>
      </w:tr>
      <w:tr w:rsidR="00626408" w:rsidTr="00626408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408" w:rsidRDefault="00626408" w:rsidP="00E002E7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6408" w:rsidRDefault="00626408" w:rsidP="00E002E7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/>
        </w:tc>
      </w:tr>
    </w:tbl>
    <w:p w:rsidR="00626408" w:rsidRPr="00626408" w:rsidRDefault="0062640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626408" w:rsidTr="00626408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408" w:rsidRDefault="00626408" w:rsidP="00E002E7">
            <w:pPr>
              <w:jc w:val="center"/>
            </w:pPr>
            <w:r>
              <w:t>5</w:t>
            </w:r>
          </w:p>
        </w:tc>
      </w:tr>
      <w:tr w:rsidR="00626408" w:rsidTr="00626408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26408" w:rsidRDefault="00626408" w:rsidP="00E002E7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130 057,9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44 600,0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7 302 400,0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2 560 000,0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7 302 400,0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2 560 000,0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-7 257 800,0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-2 560 000,0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-7 257 800,0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-2 750 000,0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-2 560 000,0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900 000,0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900 000,0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Получение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900 000,0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-900 000,0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-900 000,0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626408" w:rsidRDefault="00626408" w:rsidP="00E002E7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-800 000,0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-900 000,0</w:t>
            </w:r>
          </w:p>
        </w:tc>
      </w:tr>
      <w:tr w:rsidR="00626408" w:rsidTr="00626408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626408" w:rsidRDefault="00626408" w:rsidP="00E002E7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26408" w:rsidRDefault="00626408" w:rsidP="00E002E7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85 457,9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26408" w:rsidRDefault="00626408" w:rsidP="00E002E7">
            <w:pPr>
              <w:jc w:val="right"/>
            </w:pPr>
            <w:r>
              <w:t> </w:t>
            </w:r>
          </w:p>
        </w:tc>
      </w:tr>
      <w:tr w:rsidR="00626408" w:rsidTr="00626408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408" w:rsidRDefault="00626408" w:rsidP="00E002E7"/>
        </w:tc>
      </w:tr>
    </w:tbl>
    <w:p w:rsidR="00E2598B" w:rsidRPr="00626408" w:rsidRDefault="00E2598B" w:rsidP="00626408"/>
    <w:sectPr w:rsidR="00E2598B" w:rsidRPr="00626408" w:rsidSect="00EB031F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6CC" w:rsidRDefault="000236CC" w:rsidP="00626408">
      <w:r>
        <w:separator/>
      </w:r>
    </w:p>
  </w:endnote>
  <w:endnote w:type="continuationSeparator" w:id="1">
    <w:p w:rsidR="000236CC" w:rsidRDefault="000236CC" w:rsidP="00626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6CC" w:rsidRDefault="000236CC" w:rsidP="00626408">
      <w:r>
        <w:separator/>
      </w:r>
    </w:p>
  </w:footnote>
  <w:footnote w:type="continuationSeparator" w:id="1">
    <w:p w:rsidR="000236CC" w:rsidRDefault="000236CC" w:rsidP="006264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08" w:rsidRDefault="00F57755" w:rsidP="00A92F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264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26408" w:rsidRDefault="006264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08" w:rsidRDefault="00F57755" w:rsidP="00A92F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2640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0939">
      <w:rPr>
        <w:rStyle w:val="a7"/>
        <w:noProof/>
      </w:rPr>
      <w:t>2</w:t>
    </w:r>
    <w:r>
      <w:rPr>
        <w:rStyle w:val="a7"/>
      </w:rPr>
      <w:fldChar w:fldCharType="end"/>
    </w:r>
  </w:p>
  <w:p w:rsidR="00626408" w:rsidRDefault="006264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626408"/>
    <w:rsid w:val="000236CC"/>
    <w:rsid w:val="002C3F39"/>
    <w:rsid w:val="005455F7"/>
    <w:rsid w:val="00626408"/>
    <w:rsid w:val="006808C6"/>
    <w:rsid w:val="00720939"/>
    <w:rsid w:val="00A24CAF"/>
    <w:rsid w:val="00B912FD"/>
    <w:rsid w:val="00BF6919"/>
    <w:rsid w:val="00CF63BB"/>
    <w:rsid w:val="00DE2D12"/>
    <w:rsid w:val="00E2598B"/>
    <w:rsid w:val="00EB031F"/>
    <w:rsid w:val="00F5775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64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6408"/>
  </w:style>
  <w:style w:type="paragraph" w:styleId="a5">
    <w:name w:val="footer"/>
    <w:basedOn w:val="a"/>
    <w:link w:val="a6"/>
    <w:uiPriority w:val="99"/>
    <w:semiHidden/>
    <w:unhideWhenUsed/>
    <w:rsid w:val="006264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6408"/>
  </w:style>
  <w:style w:type="character" w:styleId="a7">
    <w:name w:val="page number"/>
    <w:basedOn w:val="a0"/>
    <w:uiPriority w:val="99"/>
    <w:semiHidden/>
    <w:unhideWhenUsed/>
    <w:rsid w:val="006264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409</Words>
  <Characters>2332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3</cp:revision>
  <dcterms:created xsi:type="dcterms:W3CDTF">2020-11-17T15:28:00Z</dcterms:created>
  <dcterms:modified xsi:type="dcterms:W3CDTF">2020-11-26T09:14:00Z</dcterms:modified>
</cp:coreProperties>
</file>